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865" w:rsidRDefault="001C0865" w:rsidP="001C08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MESSUR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C0865" w:rsidRDefault="001C0865" w:rsidP="001C08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Bunny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1C0865" w:rsidRDefault="001C0865" w:rsidP="001C08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C0865" w:rsidRDefault="001C0865" w:rsidP="001C08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C0865" w:rsidRDefault="001C0865" w:rsidP="001C08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Jun.1418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1C0865" w:rsidRDefault="001C0865" w:rsidP="001C08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Sit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C0865" w:rsidRDefault="001C0865" w:rsidP="001C08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800B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21-118)</w:t>
      </w:r>
    </w:p>
    <w:p w:rsidR="001C0865" w:rsidRDefault="001C0865" w:rsidP="001C08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C0865" w:rsidRDefault="001C0865" w:rsidP="001C08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C0865" w:rsidRDefault="001C0865" w:rsidP="001C08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2015</w:t>
      </w:r>
    </w:p>
    <w:sectPr w:rsidR="00DD5B8A" w:rsidRPr="001C08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865" w:rsidRDefault="001C0865" w:rsidP="00564E3C">
      <w:pPr>
        <w:spacing w:after="0" w:line="240" w:lineRule="auto"/>
      </w:pPr>
      <w:r>
        <w:separator/>
      </w:r>
    </w:p>
  </w:endnote>
  <w:endnote w:type="continuationSeparator" w:id="0">
    <w:p w:rsidR="001C0865" w:rsidRDefault="001C086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C0865">
      <w:rPr>
        <w:rFonts w:ascii="Times New Roman" w:hAnsi="Times New Roman" w:cs="Times New Roman"/>
        <w:noProof/>
        <w:sz w:val="24"/>
        <w:szCs w:val="24"/>
      </w:rPr>
      <w:t>29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865" w:rsidRDefault="001C0865" w:rsidP="00564E3C">
      <w:pPr>
        <w:spacing w:after="0" w:line="240" w:lineRule="auto"/>
      </w:pPr>
      <w:r>
        <w:separator/>
      </w:r>
    </w:p>
  </w:footnote>
  <w:footnote w:type="continuationSeparator" w:id="0">
    <w:p w:rsidR="001C0865" w:rsidRDefault="001C086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865"/>
    <w:rsid w:val="001C086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7DF9F"/>
  <w15:chartTrackingRefBased/>
  <w15:docId w15:val="{E532C44B-1A8E-4A7B-B6AA-FC3806414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C08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2015-11-29T20:38:00Z</dcterms:created>
  <dcterms:modified xsi:type="dcterms:W3CDTF">2015-11-29T20:41:00Z</dcterms:modified>
</cp:coreProperties>
</file>